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33992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4F2472A6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44F37A0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15CF7D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C5CA80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5FF64D0A" w14:textId="7B9FD500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DBB5ECE" w14:textId="77777777" w:rsidR="00F61EDB" w:rsidRDefault="00F61EDB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66FD9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D8AEF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7C804" w14:textId="77777777" w:rsidR="00F31777" w:rsidRDefault="00F31777" w:rsidP="00F317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2022</w:t>
      </w:r>
    </w:p>
    <w:p w14:paraId="7297AA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9FEC3" w14:textId="77777777" w:rsidR="00F31777" w:rsidRDefault="00F31777" w:rsidP="009139A6">
      <w:r>
        <w:separator/>
      </w:r>
    </w:p>
  </w:endnote>
  <w:endnote w:type="continuationSeparator" w:id="0">
    <w:p w14:paraId="3CD2AC55" w14:textId="77777777" w:rsidR="00F31777" w:rsidRDefault="00F317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31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2C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CB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E586" w14:textId="77777777" w:rsidR="00F31777" w:rsidRDefault="00F31777" w:rsidP="009139A6">
      <w:r>
        <w:separator/>
      </w:r>
    </w:p>
  </w:footnote>
  <w:footnote w:type="continuationSeparator" w:id="0">
    <w:p w14:paraId="30EC848B" w14:textId="77777777" w:rsidR="00F31777" w:rsidRDefault="00F317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1D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D2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82E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1777"/>
    <w:rsid w:val="00F5287F"/>
    <w:rsid w:val="00F6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2694"/>
  <w15:chartTrackingRefBased/>
  <w15:docId w15:val="{3C0803D6-9233-47CC-B718-995A0D9F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2022-07-15T21:30:00Z</dcterms:created>
  <dcterms:modified xsi:type="dcterms:W3CDTF">2022-08-10T16:02:00Z</dcterms:modified>
</cp:coreProperties>
</file>